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F12E1" w14:textId="77777777" w:rsidR="00A9205A" w:rsidRDefault="00A9205A" w:rsidP="00A9205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Master John BOTWRITE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fl.1458)</w:t>
      </w:r>
    </w:p>
    <w:p w14:paraId="15D3EF86" w14:textId="77777777" w:rsidR="00A9205A" w:rsidRDefault="00A9205A" w:rsidP="00A9205A">
      <w:pPr>
        <w:pStyle w:val="NoSpacing"/>
        <w:rPr>
          <w:rFonts w:cs="Times New Roman"/>
          <w:szCs w:val="24"/>
        </w:rPr>
      </w:pPr>
    </w:p>
    <w:p w14:paraId="7E989A7A" w14:textId="77777777" w:rsidR="00A9205A" w:rsidRDefault="00A9205A" w:rsidP="00A9205A">
      <w:pPr>
        <w:pStyle w:val="NoSpacing"/>
        <w:rPr>
          <w:rFonts w:cs="Times New Roman"/>
          <w:szCs w:val="24"/>
        </w:rPr>
      </w:pPr>
    </w:p>
    <w:p w14:paraId="3F6B405E" w14:textId="77777777" w:rsidR="00A9205A" w:rsidRDefault="00A9205A" w:rsidP="00A9205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Mar.1458</w:t>
      </w:r>
      <w:r>
        <w:rPr>
          <w:rFonts w:cs="Times New Roman"/>
          <w:szCs w:val="24"/>
        </w:rPr>
        <w:tab/>
        <w:t>He was on a commission of the peace for Cambridge.</w:t>
      </w:r>
    </w:p>
    <w:p w14:paraId="10912E58" w14:textId="77777777" w:rsidR="00A9205A" w:rsidRDefault="00A9205A" w:rsidP="00A9205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1452-61 p.662)</w:t>
      </w:r>
    </w:p>
    <w:p w14:paraId="2CAB916E" w14:textId="77777777" w:rsidR="00A9205A" w:rsidRDefault="00A9205A" w:rsidP="00A9205A">
      <w:pPr>
        <w:pStyle w:val="NoSpacing"/>
        <w:rPr>
          <w:rFonts w:cs="Times New Roman"/>
          <w:szCs w:val="24"/>
        </w:rPr>
      </w:pPr>
    </w:p>
    <w:p w14:paraId="4CF6E9EC" w14:textId="77777777" w:rsidR="00A9205A" w:rsidRDefault="00A9205A" w:rsidP="00A9205A">
      <w:pPr>
        <w:pStyle w:val="NoSpacing"/>
        <w:rPr>
          <w:rFonts w:cs="Times New Roman"/>
          <w:szCs w:val="24"/>
        </w:rPr>
      </w:pPr>
    </w:p>
    <w:p w14:paraId="3778EF15" w14:textId="77777777" w:rsidR="00A9205A" w:rsidRDefault="00A9205A" w:rsidP="00A9205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January 2024</w:t>
      </w:r>
    </w:p>
    <w:p w14:paraId="1A3555B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18FF4" w14:textId="77777777" w:rsidR="00A9205A" w:rsidRDefault="00A9205A" w:rsidP="009139A6">
      <w:r>
        <w:separator/>
      </w:r>
    </w:p>
  </w:endnote>
  <w:endnote w:type="continuationSeparator" w:id="0">
    <w:p w14:paraId="78CE3A18" w14:textId="77777777" w:rsidR="00A9205A" w:rsidRDefault="00A9205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759C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7022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F637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B84FD" w14:textId="77777777" w:rsidR="00A9205A" w:rsidRDefault="00A9205A" w:rsidP="009139A6">
      <w:r>
        <w:separator/>
      </w:r>
    </w:p>
  </w:footnote>
  <w:footnote w:type="continuationSeparator" w:id="0">
    <w:p w14:paraId="632EBF8A" w14:textId="77777777" w:rsidR="00A9205A" w:rsidRDefault="00A9205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11F0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814B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D7C2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05A"/>
    <w:rsid w:val="000666E0"/>
    <w:rsid w:val="002510B7"/>
    <w:rsid w:val="005C130B"/>
    <w:rsid w:val="00826F5C"/>
    <w:rsid w:val="009139A6"/>
    <w:rsid w:val="009448BB"/>
    <w:rsid w:val="00947624"/>
    <w:rsid w:val="00A3176C"/>
    <w:rsid w:val="00A9205A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8FFE66"/>
  <w15:chartTrackingRefBased/>
  <w15:docId w15:val="{D07153DB-79EA-4245-852E-E77F81D4B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2024-01-17T13:16:00Z</dcterms:created>
  <dcterms:modified xsi:type="dcterms:W3CDTF">2024-01-17T13:16:00Z</dcterms:modified>
</cp:coreProperties>
</file>